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7236" w:rsidRPr="00C84BB9" w:rsidRDefault="0037723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Anexa</w:t>
      </w:r>
      <w:r w:rsidRPr="003542E4">
        <w:rPr>
          <w:sz w:val="24"/>
          <w:szCs w:val="24"/>
        </w:rPr>
        <w:t xml:space="preserve"> </w:t>
      </w:r>
      <w:r>
        <w:rPr>
          <w:sz w:val="24"/>
          <w:szCs w:val="24"/>
        </w:rPr>
        <w:t>n</w:t>
      </w:r>
      <w:r w:rsidRPr="00C84BB9">
        <w:rPr>
          <w:sz w:val="24"/>
          <w:szCs w:val="24"/>
        </w:rPr>
        <w:t>r.</w:t>
      </w:r>
      <w:r>
        <w:rPr>
          <w:sz w:val="24"/>
          <w:szCs w:val="24"/>
        </w:rPr>
        <w:t xml:space="preserve"> </w:t>
      </w:r>
    </w:p>
    <w:p w:rsidR="00377236" w:rsidRDefault="0037723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 xml:space="preserve">la decizia Consiliului </w:t>
      </w:r>
    </w:p>
    <w:p w:rsidR="00377236" w:rsidRPr="00C84BB9" w:rsidRDefault="00377236" w:rsidP="00861B15">
      <w:pPr>
        <w:ind w:firstLine="6120"/>
        <w:rPr>
          <w:sz w:val="24"/>
          <w:szCs w:val="24"/>
        </w:rPr>
      </w:pPr>
      <w:r w:rsidRPr="00C84BB9">
        <w:rPr>
          <w:sz w:val="24"/>
          <w:szCs w:val="24"/>
        </w:rPr>
        <w:t>municipal Chişinău</w:t>
      </w:r>
    </w:p>
    <w:p w:rsidR="00377236" w:rsidRDefault="00377236" w:rsidP="00861B15">
      <w:pPr>
        <w:ind w:firstLine="6120"/>
        <w:rPr>
          <w:sz w:val="24"/>
          <w:szCs w:val="24"/>
        </w:rPr>
      </w:pPr>
      <w:r>
        <w:rPr>
          <w:sz w:val="24"/>
          <w:szCs w:val="24"/>
        </w:rPr>
        <w:t xml:space="preserve">nr. ___ </w:t>
      </w:r>
      <w:r w:rsidRPr="00C84BB9">
        <w:rPr>
          <w:sz w:val="24"/>
          <w:szCs w:val="24"/>
        </w:rPr>
        <w:t>din</w:t>
      </w:r>
      <w:r>
        <w:rPr>
          <w:sz w:val="24"/>
          <w:szCs w:val="24"/>
        </w:rPr>
        <w:t xml:space="preserve"> __________</w:t>
      </w:r>
      <w:r w:rsidRPr="00C84BB9">
        <w:rPr>
          <w:sz w:val="24"/>
          <w:szCs w:val="24"/>
        </w:rPr>
        <w:t>20</w:t>
      </w:r>
      <w:r>
        <w:rPr>
          <w:sz w:val="24"/>
          <w:szCs w:val="24"/>
        </w:rPr>
        <w:t>__</w:t>
      </w:r>
    </w:p>
    <w:p w:rsidR="00377236" w:rsidRPr="00A10455" w:rsidRDefault="00377236" w:rsidP="00A10455"/>
    <w:p w:rsidR="00377236" w:rsidRPr="00C84BB9" w:rsidRDefault="00377236" w:rsidP="00EB7006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Mijloacele financiare </w:t>
      </w:r>
      <w:r w:rsidRPr="00C84BB9">
        <w:rPr>
          <w:sz w:val="24"/>
          <w:szCs w:val="24"/>
        </w:rPr>
        <w:t xml:space="preserve"> </w:t>
      </w:r>
      <w:r>
        <w:rPr>
          <w:sz w:val="24"/>
          <w:szCs w:val="24"/>
        </w:rPr>
        <w:t>prevăzute</w:t>
      </w:r>
      <w:r w:rsidRPr="00C84BB9">
        <w:rPr>
          <w:sz w:val="24"/>
          <w:szCs w:val="24"/>
        </w:rPr>
        <w:t xml:space="preserve"> pe</w:t>
      </w:r>
      <w:r>
        <w:rPr>
          <w:sz w:val="24"/>
          <w:szCs w:val="24"/>
        </w:rPr>
        <w:t>ntru</w:t>
      </w:r>
      <w:r w:rsidRPr="00C84BB9">
        <w:rPr>
          <w:sz w:val="24"/>
          <w:szCs w:val="24"/>
        </w:rPr>
        <w:t xml:space="preserve">  reparaţia capitală</w:t>
      </w:r>
    </w:p>
    <w:p w:rsidR="00377236" w:rsidRDefault="00377236" w:rsidP="00EB7006">
      <w:pPr>
        <w:jc w:val="center"/>
        <w:rPr>
          <w:b/>
          <w:bCs/>
          <w:sz w:val="24"/>
          <w:szCs w:val="24"/>
        </w:rPr>
      </w:pPr>
      <w:r w:rsidRPr="00C84BB9">
        <w:rPr>
          <w:b/>
          <w:bCs/>
          <w:sz w:val="24"/>
          <w:szCs w:val="24"/>
        </w:rPr>
        <w:t xml:space="preserve"> a  </w:t>
      </w:r>
      <w:r w:rsidRPr="00F03722">
        <w:rPr>
          <w:b/>
          <w:bCs/>
          <w:sz w:val="24"/>
          <w:szCs w:val="24"/>
          <w:lang w:val="en-US"/>
        </w:rPr>
        <w:t>ins</w:t>
      </w:r>
      <w:r>
        <w:rPr>
          <w:b/>
          <w:bCs/>
          <w:sz w:val="24"/>
          <w:szCs w:val="24"/>
          <w:lang w:val="en-US"/>
        </w:rPr>
        <w:t>tituţiilor de învăţământ primar</w:t>
      </w:r>
      <w:r>
        <w:rPr>
          <w:b/>
          <w:bCs/>
          <w:sz w:val="24"/>
          <w:szCs w:val="24"/>
        </w:rPr>
        <w:t xml:space="preserve"> pe </w:t>
      </w:r>
      <w:r w:rsidRPr="00C84BB9">
        <w:rPr>
          <w:b/>
          <w:bCs/>
          <w:sz w:val="24"/>
          <w:szCs w:val="24"/>
        </w:rPr>
        <w:t>anul 201</w:t>
      </w:r>
      <w:r>
        <w:rPr>
          <w:b/>
          <w:bCs/>
          <w:sz w:val="24"/>
          <w:szCs w:val="24"/>
        </w:rPr>
        <w:t xml:space="preserve">8 </w:t>
      </w:r>
    </w:p>
    <w:p w:rsidR="00377236" w:rsidRPr="00C84BB9" w:rsidRDefault="00377236" w:rsidP="00EB7006">
      <w:pPr>
        <w:jc w:val="center"/>
        <w:rPr>
          <w:b/>
          <w:bCs/>
          <w:sz w:val="24"/>
          <w:szCs w:val="24"/>
        </w:rPr>
      </w:pPr>
    </w:p>
    <w:tbl>
      <w:tblPr>
        <w:tblW w:w="10184" w:type="dxa"/>
        <w:tblInd w:w="-1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67"/>
        <w:gridCol w:w="2836"/>
        <w:gridCol w:w="1204"/>
        <w:gridCol w:w="1437"/>
        <w:gridCol w:w="1440"/>
        <w:gridCol w:w="1537"/>
        <w:gridCol w:w="1163"/>
      </w:tblGrid>
      <w:tr w:rsidR="00377236" w:rsidRPr="00A10455" w:rsidTr="006B7677">
        <w:trPr>
          <w:cantSplit/>
        </w:trPr>
        <w:tc>
          <w:tcPr>
            <w:tcW w:w="567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Nr.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crt.</w:t>
            </w:r>
          </w:p>
        </w:tc>
        <w:tc>
          <w:tcPr>
            <w:tcW w:w="2836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Denumirea instituţiei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04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Planul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pe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anul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201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(mii lei)</w:t>
            </w:r>
          </w:p>
        </w:tc>
        <w:tc>
          <w:tcPr>
            <w:tcW w:w="1437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</w:t>
            </w:r>
            <w:r>
              <w:rPr>
                <w:b/>
                <w:bCs/>
                <w:sz w:val="24"/>
                <w:szCs w:val="24"/>
              </w:rPr>
              <w:t>e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generală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440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acoperişu-rilor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</w:p>
          <w:p w:rsidR="00377236" w:rsidRPr="00A10455" w:rsidRDefault="0037723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  <w:tc>
          <w:tcPr>
            <w:tcW w:w="1537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Reparaţia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tehnicii sanitare şi a sistemului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de încălzire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 mii lei )</w:t>
            </w:r>
          </w:p>
        </w:tc>
        <w:tc>
          <w:tcPr>
            <w:tcW w:w="1163" w:type="dxa"/>
            <w:shd w:val="pct20" w:color="auto" w:fill="auto"/>
            <w:vAlign w:val="center"/>
          </w:tcPr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Repara-ţia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reţelelor</w:t>
            </w:r>
          </w:p>
          <w:p w:rsidR="00377236" w:rsidRPr="00A10455" w:rsidRDefault="00377236" w:rsidP="00516523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electri</w:t>
            </w:r>
            <w:r w:rsidRPr="00A10455">
              <w:rPr>
                <w:b/>
                <w:bCs/>
                <w:sz w:val="24"/>
                <w:szCs w:val="24"/>
              </w:rPr>
              <w:t>ce</w:t>
            </w:r>
          </w:p>
          <w:p w:rsidR="00377236" w:rsidRPr="00A10455" w:rsidRDefault="00377236" w:rsidP="00516523">
            <w:pPr>
              <w:jc w:val="center"/>
              <w:rPr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(un./mii lei)</w:t>
            </w:r>
          </w:p>
        </w:tc>
      </w:tr>
      <w:tr w:rsidR="00377236" w:rsidRPr="00A10455" w:rsidTr="006B7677">
        <w:trPr>
          <w:cantSplit/>
        </w:trPr>
        <w:tc>
          <w:tcPr>
            <w:tcW w:w="567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836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37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40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537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63" w:type="dxa"/>
            <w:shd w:val="pct20" w:color="auto" w:fill="auto"/>
          </w:tcPr>
          <w:p w:rsidR="00377236" w:rsidRPr="00A10455" w:rsidRDefault="00377236" w:rsidP="00A174FE">
            <w:pPr>
              <w:jc w:val="center"/>
              <w:rPr>
                <w:b/>
                <w:bCs/>
                <w:sz w:val="24"/>
                <w:szCs w:val="24"/>
              </w:rPr>
            </w:pPr>
            <w:r w:rsidRPr="00A10455">
              <w:rPr>
                <w:b/>
                <w:bCs/>
                <w:sz w:val="24"/>
                <w:szCs w:val="24"/>
              </w:rPr>
              <w:t>7</w:t>
            </w: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413E6D" w:rsidRDefault="0037723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Default="00377236" w:rsidP="00C70E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8803/0912</w:t>
            </w:r>
          </w:p>
          <w:p w:rsidR="00377236" w:rsidRDefault="00377236" w:rsidP="00C70E90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435861">
              <w:rPr>
                <w:b/>
                <w:bCs/>
                <w:sz w:val="24"/>
                <w:szCs w:val="24"/>
              </w:rPr>
              <w:t>Învățăm</w:t>
            </w:r>
            <w:r>
              <w:rPr>
                <w:b/>
                <w:bCs/>
                <w:sz w:val="24"/>
                <w:szCs w:val="24"/>
              </w:rPr>
              <w:t xml:space="preserve">ânt  </w:t>
            </w:r>
            <w:r w:rsidRPr="00435861">
              <w:rPr>
                <w:b/>
                <w:bCs/>
                <w:sz w:val="24"/>
                <w:szCs w:val="24"/>
              </w:rPr>
              <w:t>primar</w:t>
            </w:r>
            <w:r>
              <w:rPr>
                <w:b/>
                <w:bCs/>
                <w:sz w:val="24"/>
                <w:szCs w:val="24"/>
              </w:rPr>
              <w:t>:</w:t>
            </w:r>
          </w:p>
          <w:p w:rsidR="00377236" w:rsidRPr="002638B3" w:rsidRDefault="00377236" w:rsidP="00C70E90">
            <w:pPr>
              <w:jc w:val="center"/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(</w:t>
            </w:r>
            <w:r w:rsidRPr="00413E6D">
              <w:rPr>
                <w:b/>
                <w:b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3111)</w:t>
            </w:r>
          </w:p>
        </w:tc>
        <w:tc>
          <w:tcPr>
            <w:tcW w:w="1204" w:type="dxa"/>
            <w:vAlign w:val="center"/>
          </w:tcPr>
          <w:p w:rsidR="00377236" w:rsidRDefault="00377236" w:rsidP="00E46CF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1111,0</w:t>
            </w:r>
          </w:p>
          <w:p w:rsidR="00377236" w:rsidRDefault="00377236" w:rsidP="00E46CF6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377236" w:rsidRPr="00413E6D" w:rsidRDefault="00377236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B9514E">
            <w:pPr>
              <w:rPr>
                <w:b/>
                <w:bCs/>
                <w:sz w:val="24"/>
                <w:szCs w:val="24"/>
                <w:lang w:val="en-US"/>
              </w:rPr>
            </w:pPr>
            <w:r w:rsidRPr="00224711">
              <w:rPr>
                <w:b/>
                <w:bCs/>
                <w:sz w:val="24"/>
                <w:szCs w:val="24"/>
              </w:rPr>
              <w:t>Direcţia educaţie, tineret şi sport sectorul Ciocana</w:t>
            </w:r>
          </w:p>
        </w:tc>
        <w:tc>
          <w:tcPr>
            <w:tcW w:w="1204" w:type="dxa"/>
            <w:vAlign w:val="center"/>
          </w:tcPr>
          <w:p w:rsidR="00377236" w:rsidRPr="00B35276" w:rsidRDefault="00377236" w:rsidP="00043A88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35276">
              <w:rPr>
                <w:b/>
                <w:bCs/>
                <w:color w:val="FF0000"/>
                <w:sz w:val="24"/>
                <w:szCs w:val="24"/>
              </w:rPr>
              <w:t>606,0</w:t>
            </w:r>
          </w:p>
        </w:tc>
        <w:tc>
          <w:tcPr>
            <w:tcW w:w="1437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377236" w:rsidRPr="005B0A27" w:rsidRDefault="00377236" w:rsidP="00480A21">
            <w:pPr>
              <w:numPr>
                <w:ilvl w:val="0"/>
                <w:numId w:val="8"/>
              </w:numPr>
              <w:tabs>
                <w:tab w:val="left" w:pos="316"/>
              </w:tabs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762777" w:rsidRDefault="00377236" w:rsidP="00D600D6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 xml:space="preserve">Şcoala </w:t>
            </w:r>
            <w:r>
              <w:rPr>
                <w:sz w:val="24"/>
                <w:szCs w:val="24"/>
              </w:rPr>
              <w:t xml:space="preserve">primară </w:t>
            </w:r>
            <w:r w:rsidRPr="00762777">
              <w:rPr>
                <w:sz w:val="24"/>
                <w:szCs w:val="24"/>
              </w:rPr>
              <w:t>nr. 82</w:t>
            </w:r>
          </w:p>
          <w:p w:rsidR="00377236" w:rsidRPr="00762777" w:rsidRDefault="00377236" w:rsidP="0064128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62777">
              <w:rPr>
                <w:sz w:val="24"/>
                <w:szCs w:val="24"/>
              </w:rPr>
              <w:t>tr. M.</w:t>
            </w:r>
            <w:r>
              <w:rPr>
                <w:sz w:val="24"/>
                <w:szCs w:val="24"/>
              </w:rPr>
              <w:t xml:space="preserve"> </w:t>
            </w:r>
            <w:r w:rsidRPr="00762777">
              <w:rPr>
                <w:sz w:val="24"/>
                <w:szCs w:val="24"/>
              </w:rPr>
              <w:t>Dr</w:t>
            </w:r>
            <w:r>
              <w:rPr>
                <w:sz w:val="24"/>
                <w:szCs w:val="24"/>
              </w:rPr>
              <w:t>ă</w:t>
            </w:r>
            <w:r w:rsidRPr="00762777">
              <w:rPr>
                <w:sz w:val="24"/>
                <w:szCs w:val="24"/>
              </w:rPr>
              <w:t>gan, 8/2</w:t>
            </w:r>
          </w:p>
        </w:tc>
        <w:tc>
          <w:tcPr>
            <w:tcW w:w="1204" w:type="dxa"/>
            <w:vAlign w:val="center"/>
          </w:tcPr>
          <w:p w:rsidR="00377236" w:rsidRPr="00CF5974" w:rsidRDefault="00377236" w:rsidP="00043A88">
            <w:pPr>
              <w:jc w:val="center"/>
              <w:rPr>
                <w:b/>
                <w:bCs/>
                <w:sz w:val="24"/>
                <w:szCs w:val="24"/>
              </w:rPr>
            </w:pPr>
            <w:r w:rsidRPr="00CF5974">
              <w:rPr>
                <w:b/>
                <w:bCs/>
                <w:sz w:val="24"/>
                <w:szCs w:val="24"/>
              </w:rPr>
              <w:t>200</w:t>
            </w:r>
          </w:p>
        </w:tc>
        <w:tc>
          <w:tcPr>
            <w:tcW w:w="1437" w:type="dxa"/>
            <w:vAlign w:val="center"/>
          </w:tcPr>
          <w:p w:rsidR="00377236" w:rsidRPr="00CF5974" w:rsidRDefault="00377236" w:rsidP="00043A88">
            <w:pPr>
              <w:jc w:val="center"/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200</w:t>
            </w:r>
          </w:p>
        </w:tc>
        <w:tc>
          <w:tcPr>
            <w:tcW w:w="1440" w:type="dxa"/>
            <w:vAlign w:val="center"/>
          </w:tcPr>
          <w:p w:rsidR="00377236" w:rsidRPr="00CF5974" w:rsidRDefault="00377236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37" w:type="dxa"/>
            <w:vAlign w:val="center"/>
          </w:tcPr>
          <w:p w:rsidR="00377236" w:rsidRPr="00762777" w:rsidRDefault="00377236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377236" w:rsidRPr="00762777" w:rsidRDefault="00377236" w:rsidP="00043A88">
            <w:pPr>
              <w:jc w:val="center"/>
              <w:rPr>
                <w:sz w:val="24"/>
                <w:szCs w:val="24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377236" w:rsidRPr="005B0A27" w:rsidRDefault="00377236" w:rsidP="00480A21">
            <w:pPr>
              <w:numPr>
                <w:ilvl w:val="0"/>
                <w:numId w:val="8"/>
              </w:numPr>
              <w:tabs>
                <w:tab w:val="left" w:pos="316"/>
              </w:tabs>
              <w:ind w:left="459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762777" w:rsidRDefault="00377236" w:rsidP="00D600D6">
            <w:pPr>
              <w:rPr>
                <w:sz w:val="24"/>
                <w:szCs w:val="24"/>
              </w:rPr>
            </w:pPr>
            <w:r w:rsidRPr="00762777">
              <w:rPr>
                <w:sz w:val="24"/>
                <w:szCs w:val="24"/>
              </w:rPr>
              <w:t xml:space="preserve">Şcoala </w:t>
            </w:r>
            <w:r>
              <w:rPr>
                <w:sz w:val="24"/>
                <w:szCs w:val="24"/>
              </w:rPr>
              <w:t xml:space="preserve">primară </w:t>
            </w:r>
            <w:r w:rsidRPr="00762777">
              <w:rPr>
                <w:sz w:val="24"/>
                <w:szCs w:val="24"/>
              </w:rPr>
              <w:t>nr. 83</w:t>
            </w:r>
          </w:p>
          <w:p w:rsidR="00377236" w:rsidRPr="00762777" w:rsidRDefault="00377236" w:rsidP="00D600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</w:t>
            </w:r>
            <w:r w:rsidRPr="00762777">
              <w:rPr>
                <w:sz w:val="24"/>
                <w:szCs w:val="24"/>
              </w:rPr>
              <w:t>tr. N.</w:t>
            </w:r>
            <w:r>
              <w:rPr>
                <w:sz w:val="24"/>
                <w:szCs w:val="24"/>
              </w:rPr>
              <w:t xml:space="preserve"> </w:t>
            </w:r>
            <w:r w:rsidRPr="00762777">
              <w:rPr>
                <w:sz w:val="24"/>
                <w:szCs w:val="24"/>
              </w:rPr>
              <w:t>M.</w:t>
            </w:r>
            <w:r>
              <w:rPr>
                <w:sz w:val="24"/>
                <w:szCs w:val="24"/>
              </w:rPr>
              <w:t xml:space="preserve"> </w:t>
            </w:r>
            <w:r w:rsidRPr="00762777">
              <w:rPr>
                <w:sz w:val="24"/>
                <w:szCs w:val="24"/>
              </w:rPr>
              <w:t>Spătaru</w:t>
            </w:r>
            <w:r>
              <w:rPr>
                <w:sz w:val="24"/>
                <w:szCs w:val="24"/>
              </w:rPr>
              <w:t>l</w:t>
            </w:r>
            <w:r w:rsidRPr="00762777">
              <w:rPr>
                <w:sz w:val="24"/>
                <w:szCs w:val="24"/>
              </w:rPr>
              <w:t>, 13/3</w:t>
            </w:r>
          </w:p>
        </w:tc>
        <w:tc>
          <w:tcPr>
            <w:tcW w:w="1204" w:type="dxa"/>
            <w:vAlign w:val="center"/>
          </w:tcPr>
          <w:p w:rsidR="00377236" w:rsidRPr="00CF5974" w:rsidRDefault="00377236" w:rsidP="00043A88">
            <w:pPr>
              <w:jc w:val="center"/>
              <w:rPr>
                <w:b/>
                <w:bCs/>
                <w:sz w:val="24"/>
                <w:szCs w:val="24"/>
              </w:rPr>
            </w:pPr>
            <w:r w:rsidRPr="00CF5974">
              <w:rPr>
                <w:b/>
                <w:bCs/>
                <w:sz w:val="24"/>
                <w:szCs w:val="24"/>
              </w:rPr>
              <w:t>400</w:t>
            </w:r>
          </w:p>
        </w:tc>
        <w:tc>
          <w:tcPr>
            <w:tcW w:w="1437" w:type="dxa"/>
            <w:vAlign w:val="center"/>
          </w:tcPr>
          <w:p w:rsidR="00377236" w:rsidRPr="00CF5974" w:rsidRDefault="00377236" w:rsidP="00043A88">
            <w:pPr>
              <w:jc w:val="center"/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300</w:t>
            </w:r>
          </w:p>
        </w:tc>
        <w:tc>
          <w:tcPr>
            <w:tcW w:w="1440" w:type="dxa"/>
            <w:vAlign w:val="center"/>
          </w:tcPr>
          <w:p w:rsidR="00377236" w:rsidRPr="00CF5974" w:rsidRDefault="00377236" w:rsidP="00043A88">
            <w:pPr>
              <w:jc w:val="center"/>
              <w:rPr>
                <w:sz w:val="24"/>
                <w:szCs w:val="24"/>
              </w:rPr>
            </w:pPr>
            <w:r w:rsidRPr="00CF5974">
              <w:rPr>
                <w:sz w:val="24"/>
                <w:szCs w:val="24"/>
              </w:rPr>
              <w:t>100</w:t>
            </w:r>
          </w:p>
        </w:tc>
        <w:tc>
          <w:tcPr>
            <w:tcW w:w="1537" w:type="dxa"/>
            <w:vAlign w:val="center"/>
          </w:tcPr>
          <w:p w:rsidR="00377236" w:rsidRPr="00762777" w:rsidRDefault="00377236" w:rsidP="00043A8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63" w:type="dxa"/>
            <w:vAlign w:val="center"/>
          </w:tcPr>
          <w:p w:rsidR="00377236" w:rsidRPr="00762777" w:rsidRDefault="00377236" w:rsidP="00043A88">
            <w:pPr>
              <w:jc w:val="center"/>
              <w:rPr>
                <w:sz w:val="24"/>
                <w:szCs w:val="24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377236" w:rsidRPr="00413E6D" w:rsidRDefault="00377236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D600D6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4" w:type="dxa"/>
            <w:vAlign w:val="center"/>
          </w:tcPr>
          <w:p w:rsidR="00377236" w:rsidRDefault="00377236" w:rsidP="00043A8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600,0</w:t>
            </w:r>
          </w:p>
        </w:tc>
        <w:tc>
          <w:tcPr>
            <w:tcW w:w="1437" w:type="dxa"/>
            <w:vAlign w:val="center"/>
          </w:tcPr>
          <w:p w:rsidR="00377236" w:rsidRPr="00762777" w:rsidRDefault="00377236" w:rsidP="00043A8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40" w:type="dxa"/>
            <w:vAlign w:val="center"/>
          </w:tcPr>
          <w:p w:rsidR="00377236" w:rsidRPr="00762777" w:rsidRDefault="00377236" w:rsidP="00043A8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537" w:type="dxa"/>
            <w:vAlign w:val="center"/>
          </w:tcPr>
          <w:p w:rsidR="00377236" w:rsidRPr="00043A88" w:rsidRDefault="00377236" w:rsidP="00043A8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3A88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163" w:type="dxa"/>
            <w:vAlign w:val="center"/>
          </w:tcPr>
          <w:p w:rsidR="00377236" w:rsidRPr="00043A88" w:rsidRDefault="00377236" w:rsidP="00043A88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043A88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  <w:vAlign w:val="center"/>
          </w:tcPr>
          <w:p w:rsidR="00377236" w:rsidRPr="00413E6D" w:rsidRDefault="00377236" w:rsidP="005B0A27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D600D6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 w:rsidRPr="00413E6D">
              <w:rPr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04" w:type="dxa"/>
            <w:vAlign w:val="center"/>
          </w:tcPr>
          <w:p w:rsidR="00377236" w:rsidRDefault="00377236" w:rsidP="00043A88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6,0</w:t>
            </w:r>
          </w:p>
        </w:tc>
        <w:tc>
          <w:tcPr>
            <w:tcW w:w="1437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377236" w:rsidRPr="00413E6D" w:rsidRDefault="00377236" w:rsidP="00043A8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413E6D" w:rsidRDefault="00377236" w:rsidP="002C1E1A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A174FE">
            <w:pPr>
              <w:rPr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  <w:lang w:val="en-US"/>
              </w:rPr>
              <w:t>Direcţia general</w:t>
            </w:r>
            <w:r>
              <w:rPr>
                <w:b/>
                <w:bCs/>
                <w:sz w:val="24"/>
                <w:szCs w:val="24"/>
                <w:lang w:val="en-US"/>
              </w:rPr>
              <w:t>ă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 xml:space="preserve"> educaţie</w:t>
            </w:r>
            <w:r>
              <w:rPr>
                <w:b/>
                <w:bCs/>
                <w:sz w:val="24"/>
                <w:szCs w:val="24"/>
                <w:lang w:val="en-US"/>
              </w:rPr>
              <w:t>,</w:t>
            </w:r>
            <w:r w:rsidRPr="00413E6D">
              <w:rPr>
                <w:b/>
                <w:bCs/>
                <w:sz w:val="24"/>
                <w:szCs w:val="24"/>
                <w:lang w:val="en-US"/>
              </w:rPr>
              <w:t xml:space="preserve"> tineret şi sport </w:t>
            </w:r>
          </w:p>
        </w:tc>
        <w:tc>
          <w:tcPr>
            <w:tcW w:w="1204" w:type="dxa"/>
            <w:vAlign w:val="center"/>
          </w:tcPr>
          <w:p w:rsidR="00377236" w:rsidRPr="00B35276" w:rsidRDefault="00377236" w:rsidP="00633EEE">
            <w:pPr>
              <w:jc w:val="center"/>
              <w:rPr>
                <w:b/>
                <w:bCs/>
                <w:color w:val="FF0000"/>
                <w:sz w:val="24"/>
                <w:szCs w:val="24"/>
              </w:rPr>
            </w:pPr>
            <w:r w:rsidRPr="00B35276">
              <w:rPr>
                <w:b/>
                <w:bCs/>
                <w:color w:val="FF0000"/>
                <w:sz w:val="24"/>
                <w:szCs w:val="24"/>
              </w:rPr>
              <w:t>505,0</w:t>
            </w:r>
          </w:p>
        </w:tc>
        <w:tc>
          <w:tcPr>
            <w:tcW w:w="1437" w:type="dxa"/>
            <w:vAlign w:val="center"/>
          </w:tcPr>
          <w:p w:rsidR="00377236" w:rsidRPr="00413E6D" w:rsidRDefault="0037723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Pr="00413E6D" w:rsidRDefault="0037723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Default="0037723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377236" w:rsidRPr="00413E6D" w:rsidRDefault="00377236" w:rsidP="00EE0A0B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081BB2" w:rsidRDefault="00377236" w:rsidP="00ED7BCB">
            <w:pPr>
              <w:pStyle w:val="1"/>
              <w:numPr>
                <w:ilvl w:val="0"/>
                <w:numId w:val="5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Default="00377236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Şcoala primară nr. 101, com Bacioi</w:t>
            </w:r>
          </w:p>
        </w:tc>
        <w:tc>
          <w:tcPr>
            <w:tcW w:w="1204" w:type="dxa"/>
            <w:vAlign w:val="center"/>
          </w:tcPr>
          <w:p w:rsidR="00377236" w:rsidRDefault="00377236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180,0</w:t>
            </w:r>
          </w:p>
        </w:tc>
        <w:tc>
          <w:tcPr>
            <w:tcW w:w="1437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Pr="00413E6D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180,0</w:t>
            </w: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081BB2" w:rsidRDefault="00377236" w:rsidP="00ED7BCB">
            <w:pPr>
              <w:pStyle w:val="1"/>
              <w:numPr>
                <w:ilvl w:val="0"/>
                <w:numId w:val="5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Default="00377236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Şcoala primară nr. 88, </w:t>
            </w:r>
          </w:p>
          <w:p w:rsidR="00377236" w:rsidRDefault="00377236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or. Codru</w:t>
            </w:r>
          </w:p>
        </w:tc>
        <w:tc>
          <w:tcPr>
            <w:tcW w:w="1204" w:type="dxa"/>
            <w:vAlign w:val="center"/>
          </w:tcPr>
          <w:p w:rsidR="00377236" w:rsidRDefault="00377236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100,0</w:t>
            </w:r>
          </w:p>
        </w:tc>
        <w:tc>
          <w:tcPr>
            <w:tcW w:w="1437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Pr="00413E6D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100,0</w:t>
            </w:r>
          </w:p>
        </w:tc>
        <w:tc>
          <w:tcPr>
            <w:tcW w:w="1163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081BB2" w:rsidRDefault="00377236" w:rsidP="00ED7BCB">
            <w:pPr>
              <w:pStyle w:val="1"/>
              <w:numPr>
                <w:ilvl w:val="0"/>
                <w:numId w:val="5"/>
              </w:numPr>
              <w:ind w:left="459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Default="00377236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Școala primară nr. 19,</w:t>
            </w:r>
          </w:p>
          <w:p w:rsidR="00377236" w:rsidRDefault="00377236" w:rsidP="00A572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or. Vadul lui Vodă</w:t>
            </w:r>
          </w:p>
        </w:tc>
        <w:tc>
          <w:tcPr>
            <w:tcW w:w="1204" w:type="dxa"/>
            <w:vAlign w:val="center"/>
          </w:tcPr>
          <w:p w:rsidR="00377236" w:rsidRDefault="00377236" w:rsidP="00A57216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220,0</w:t>
            </w:r>
          </w:p>
        </w:tc>
        <w:tc>
          <w:tcPr>
            <w:tcW w:w="1437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  <w:vAlign w:val="center"/>
          </w:tcPr>
          <w:p w:rsidR="00377236" w:rsidRPr="00413E6D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50,0</w:t>
            </w:r>
          </w:p>
        </w:tc>
        <w:tc>
          <w:tcPr>
            <w:tcW w:w="1163" w:type="dxa"/>
            <w:vAlign w:val="center"/>
          </w:tcPr>
          <w:p w:rsidR="00377236" w:rsidRDefault="00377236" w:rsidP="00A5721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50,0</w:t>
            </w: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413E6D" w:rsidRDefault="00377236" w:rsidP="005318AE">
            <w:pPr>
              <w:ind w:left="360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A174FE">
            <w:pPr>
              <w:rPr>
                <w:b/>
                <w:bCs/>
                <w:sz w:val="24"/>
                <w:szCs w:val="24"/>
              </w:rPr>
            </w:pPr>
            <w:r w:rsidRPr="00413E6D">
              <w:rPr>
                <w:b/>
                <w:bCs/>
                <w:sz w:val="24"/>
                <w:szCs w:val="24"/>
              </w:rPr>
              <w:t xml:space="preserve">TOTAL (art.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204" w:type="dxa"/>
            <w:vAlign w:val="center"/>
          </w:tcPr>
          <w:p w:rsidR="00377236" w:rsidRPr="00413E6D" w:rsidRDefault="0037723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500,0</w:t>
            </w:r>
          </w:p>
        </w:tc>
        <w:tc>
          <w:tcPr>
            <w:tcW w:w="1437" w:type="dxa"/>
            <w:vAlign w:val="center"/>
          </w:tcPr>
          <w:p w:rsidR="00377236" w:rsidRPr="00AA4972" w:rsidRDefault="00377236" w:rsidP="00310DA5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A4972">
              <w:rPr>
                <w:b/>
                <w:bCs/>
                <w:sz w:val="24"/>
                <w:szCs w:val="24"/>
                <w:lang w:val="en-US"/>
              </w:rPr>
              <w:t>120,0</w:t>
            </w:r>
          </w:p>
        </w:tc>
        <w:tc>
          <w:tcPr>
            <w:tcW w:w="1440" w:type="dxa"/>
            <w:vAlign w:val="center"/>
          </w:tcPr>
          <w:p w:rsidR="00377236" w:rsidRPr="00AA4972" w:rsidRDefault="0037723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A4972">
              <w:rPr>
                <w:b/>
                <w:bCs/>
                <w:sz w:val="24"/>
                <w:szCs w:val="24"/>
                <w:lang w:val="en-US"/>
              </w:rPr>
              <w:t>0</w:t>
            </w:r>
          </w:p>
        </w:tc>
        <w:tc>
          <w:tcPr>
            <w:tcW w:w="1537" w:type="dxa"/>
            <w:vAlign w:val="center"/>
          </w:tcPr>
          <w:p w:rsidR="00377236" w:rsidRPr="00AA4972" w:rsidRDefault="00377236" w:rsidP="00EE0A0B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 w:rsidRPr="00AA4972">
              <w:rPr>
                <w:b/>
                <w:bCs/>
                <w:sz w:val="24"/>
                <w:szCs w:val="24"/>
                <w:lang w:val="en-US"/>
              </w:rPr>
              <w:t>150,0</w:t>
            </w:r>
          </w:p>
        </w:tc>
        <w:tc>
          <w:tcPr>
            <w:tcW w:w="1163" w:type="dxa"/>
            <w:vAlign w:val="center"/>
          </w:tcPr>
          <w:p w:rsidR="00377236" w:rsidRPr="00AA4972" w:rsidRDefault="00377236" w:rsidP="00EE0A0B">
            <w:pPr>
              <w:jc w:val="center"/>
              <w:rPr>
                <w:b/>
                <w:bCs/>
                <w:sz w:val="24"/>
                <w:szCs w:val="24"/>
              </w:rPr>
            </w:pPr>
            <w:r w:rsidRPr="00AA4972">
              <w:rPr>
                <w:b/>
                <w:bCs/>
                <w:sz w:val="24"/>
                <w:szCs w:val="24"/>
              </w:rPr>
              <w:t>230,0</w:t>
            </w:r>
          </w:p>
        </w:tc>
      </w:tr>
      <w:tr w:rsidR="00377236" w:rsidRPr="00413E6D" w:rsidTr="006B7677">
        <w:tblPrEx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567" w:type="dxa"/>
          </w:tcPr>
          <w:p w:rsidR="00377236" w:rsidRPr="00413E6D" w:rsidRDefault="00377236" w:rsidP="00EB7006">
            <w:pPr>
              <w:ind w:left="540"/>
              <w:rPr>
                <w:sz w:val="24"/>
                <w:szCs w:val="24"/>
                <w:lang w:val="en-US"/>
              </w:rPr>
            </w:pPr>
          </w:p>
        </w:tc>
        <w:tc>
          <w:tcPr>
            <w:tcW w:w="2836" w:type="dxa"/>
          </w:tcPr>
          <w:p w:rsidR="00377236" w:rsidRPr="00413E6D" w:rsidRDefault="00377236" w:rsidP="00A174FE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D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evizel</w:t>
            </w:r>
            <w:r>
              <w:rPr>
                <w:b/>
                <w:bCs/>
                <w:i/>
                <w:iCs/>
                <w:sz w:val="24"/>
                <w:szCs w:val="24"/>
              </w:rPr>
              <w:t>e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 de</w:t>
            </w:r>
            <w:r w:rsidRPr="00413E6D">
              <w:rPr>
                <w:i/>
                <w:iCs/>
                <w:sz w:val="24"/>
                <w:szCs w:val="24"/>
              </w:rPr>
              <w:t xml:space="preserve"> 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cheltuieli  </w:t>
            </w:r>
            <w:r>
              <w:rPr>
                <w:b/>
                <w:bCs/>
                <w:i/>
                <w:iCs/>
                <w:sz w:val="24"/>
                <w:szCs w:val="24"/>
              </w:rPr>
              <w:t>(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 xml:space="preserve">art. </w:t>
            </w:r>
            <w:r>
              <w:rPr>
                <w:b/>
                <w:bCs/>
                <w:sz w:val="24"/>
                <w:szCs w:val="24"/>
              </w:rPr>
              <w:t>3111</w:t>
            </w:r>
            <w:r w:rsidRPr="00413E6D">
              <w:rPr>
                <w:b/>
                <w:bCs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204" w:type="dxa"/>
            <w:vAlign w:val="center"/>
          </w:tcPr>
          <w:p w:rsidR="00377236" w:rsidRPr="00E03834" w:rsidRDefault="00377236" w:rsidP="005318AE">
            <w:pPr>
              <w:jc w:val="center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5,0</w:t>
            </w:r>
          </w:p>
        </w:tc>
        <w:tc>
          <w:tcPr>
            <w:tcW w:w="1437" w:type="dxa"/>
            <w:vAlign w:val="center"/>
          </w:tcPr>
          <w:p w:rsidR="00377236" w:rsidRPr="00413E6D" w:rsidRDefault="0037723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</w:tcPr>
          <w:p w:rsidR="00377236" w:rsidRPr="00413E6D" w:rsidRDefault="0037723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537" w:type="dxa"/>
          </w:tcPr>
          <w:p w:rsidR="00377236" w:rsidRPr="00413E6D" w:rsidRDefault="00377236" w:rsidP="00A174FE">
            <w:pPr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1163" w:type="dxa"/>
          </w:tcPr>
          <w:p w:rsidR="00377236" w:rsidRPr="00413E6D" w:rsidRDefault="00377236" w:rsidP="00A174FE">
            <w:pPr>
              <w:rPr>
                <w:b/>
                <w:bCs/>
                <w:sz w:val="24"/>
                <w:szCs w:val="24"/>
              </w:rPr>
            </w:pPr>
          </w:p>
        </w:tc>
      </w:tr>
    </w:tbl>
    <w:p w:rsidR="00377236" w:rsidRDefault="00377236" w:rsidP="00A6523E">
      <w:pPr>
        <w:jc w:val="right"/>
        <w:rPr>
          <w:lang w:val="en-US"/>
        </w:rPr>
      </w:pPr>
    </w:p>
    <w:p w:rsidR="00377236" w:rsidRDefault="00377236" w:rsidP="00A6523E">
      <w:pPr>
        <w:jc w:val="right"/>
        <w:rPr>
          <w:lang w:val="en-US"/>
        </w:rPr>
      </w:pPr>
    </w:p>
    <w:p w:rsidR="00377236" w:rsidRDefault="00377236" w:rsidP="00A85F48">
      <w:pPr>
        <w:jc w:val="right"/>
        <w:rPr>
          <w:lang w:val="en-US"/>
        </w:rPr>
      </w:pPr>
      <w:r>
        <w:rPr>
          <w:lang w:val="en-US"/>
        </w:rPr>
        <w:t>SECRETAR INERIMAR AL CONSILIULUI</w:t>
      </w:r>
    </w:p>
    <w:p w:rsidR="00377236" w:rsidRDefault="00377236" w:rsidP="00A85F48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</w:t>
      </w:r>
    </w:p>
    <w:p w:rsidR="00377236" w:rsidRDefault="00377236" w:rsidP="00A85F48">
      <w:pPr>
        <w:jc w:val="right"/>
        <w:rPr>
          <w:lang w:val="en-US"/>
        </w:rPr>
      </w:pPr>
      <w:r>
        <w:rPr>
          <w:lang w:val="en-US"/>
        </w:rPr>
        <w:t xml:space="preserve">                                                       Adrian TALMACI</w:t>
      </w:r>
    </w:p>
    <w:p w:rsidR="00377236" w:rsidRPr="00EB7006" w:rsidRDefault="00377236" w:rsidP="00A6523E">
      <w:pPr>
        <w:jc w:val="right"/>
        <w:rPr>
          <w:lang w:val="en-US"/>
        </w:rPr>
      </w:pPr>
    </w:p>
    <w:sectPr w:rsidR="00377236" w:rsidRPr="00EB7006" w:rsidSect="00D93AC6"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7236" w:rsidRDefault="00377236" w:rsidP="005D057A">
      <w:r>
        <w:separator/>
      </w:r>
    </w:p>
  </w:endnote>
  <w:endnote w:type="continuationSeparator" w:id="0">
    <w:p w:rsidR="00377236" w:rsidRDefault="00377236" w:rsidP="005D05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7236" w:rsidRDefault="00377236" w:rsidP="005D057A">
      <w:r>
        <w:separator/>
      </w:r>
    </w:p>
  </w:footnote>
  <w:footnote w:type="continuationSeparator" w:id="0">
    <w:p w:rsidR="00377236" w:rsidRDefault="00377236" w:rsidP="005D057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D6153"/>
    <w:multiLevelType w:val="hybridMultilevel"/>
    <w:tmpl w:val="132241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73337D"/>
    <w:multiLevelType w:val="hybridMultilevel"/>
    <w:tmpl w:val="1D8A8300"/>
    <w:lvl w:ilvl="0" w:tplc="4DE817A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2">
    <w:nsid w:val="2F5E77AA"/>
    <w:multiLevelType w:val="hybridMultilevel"/>
    <w:tmpl w:val="11845FC8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F76300"/>
    <w:multiLevelType w:val="hybridMultilevel"/>
    <w:tmpl w:val="62141940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187AF2"/>
    <w:multiLevelType w:val="hybridMultilevel"/>
    <w:tmpl w:val="F8C8D6C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B73F3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72E335AC"/>
    <w:multiLevelType w:val="hybridMultilevel"/>
    <w:tmpl w:val="998E50F2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6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B7006"/>
    <w:rsid w:val="000257BA"/>
    <w:rsid w:val="000335F2"/>
    <w:rsid w:val="00035762"/>
    <w:rsid w:val="00043A88"/>
    <w:rsid w:val="00081BB2"/>
    <w:rsid w:val="000A6330"/>
    <w:rsid w:val="000B1D7D"/>
    <w:rsid w:val="000E3F4B"/>
    <w:rsid w:val="00126124"/>
    <w:rsid w:val="00130DB5"/>
    <w:rsid w:val="00134CC1"/>
    <w:rsid w:val="0014023D"/>
    <w:rsid w:val="0014652E"/>
    <w:rsid w:val="0016758C"/>
    <w:rsid w:val="001A14DF"/>
    <w:rsid w:val="001A5CDC"/>
    <w:rsid w:val="001A6DE1"/>
    <w:rsid w:val="001C6D11"/>
    <w:rsid w:val="001E26BB"/>
    <w:rsid w:val="001E4329"/>
    <w:rsid w:val="001F20DB"/>
    <w:rsid w:val="002034BF"/>
    <w:rsid w:val="00207273"/>
    <w:rsid w:val="002118FB"/>
    <w:rsid w:val="0021332D"/>
    <w:rsid w:val="00216CC1"/>
    <w:rsid w:val="00224711"/>
    <w:rsid w:val="00241CEC"/>
    <w:rsid w:val="00254CEF"/>
    <w:rsid w:val="0026126A"/>
    <w:rsid w:val="002638B3"/>
    <w:rsid w:val="002C1E1A"/>
    <w:rsid w:val="002D1B67"/>
    <w:rsid w:val="002D4BF8"/>
    <w:rsid w:val="002F431F"/>
    <w:rsid w:val="00310DA5"/>
    <w:rsid w:val="00311D03"/>
    <w:rsid w:val="0031756B"/>
    <w:rsid w:val="00320695"/>
    <w:rsid w:val="00320F6E"/>
    <w:rsid w:val="00326A93"/>
    <w:rsid w:val="003355AD"/>
    <w:rsid w:val="003402EC"/>
    <w:rsid w:val="0035223D"/>
    <w:rsid w:val="003542E4"/>
    <w:rsid w:val="00363A87"/>
    <w:rsid w:val="00363E45"/>
    <w:rsid w:val="00377236"/>
    <w:rsid w:val="00381F01"/>
    <w:rsid w:val="0038524A"/>
    <w:rsid w:val="00397B65"/>
    <w:rsid w:val="003A68EE"/>
    <w:rsid w:val="003B261E"/>
    <w:rsid w:val="003C3EB0"/>
    <w:rsid w:val="00413E6D"/>
    <w:rsid w:val="00416C61"/>
    <w:rsid w:val="00435861"/>
    <w:rsid w:val="00480A21"/>
    <w:rsid w:val="00484593"/>
    <w:rsid w:val="00491908"/>
    <w:rsid w:val="0049456B"/>
    <w:rsid w:val="004A4256"/>
    <w:rsid w:val="004A62E9"/>
    <w:rsid w:val="004C405F"/>
    <w:rsid w:val="004D2AC2"/>
    <w:rsid w:val="00502D61"/>
    <w:rsid w:val="00511B95"/>
    <w:rsid w:val="00516523"/>
    <w:rsid w:val="0052506C"/>
    <w:rsid w:val="005318AE"/>
    <w:rsid w:val="005532E5"/>
    <w:rsid w:val="005870E8"/>
    <w:rsid w:val="005A37CA"/>
    <w:rsid w:val="005B0A27"/>
    <w:rsid w:val="005D057A"/>
    <w:rsid w:val="005E7655"/>
    <w:rsid w:val="00601D7E"/>
    <w:rsid w:val="006053BE"/>
    <w:rsid w:val="0063153D"/>
    <w:rsid w:val="00633EEE"/>
    <w:rsid w:val="0064128C"/>
    <w:rsid w:val="00674709"/>
    <w:rsid w:val="00676F10"/>
    <w:rsid w:val="00682F84"/>
    <w:rsid w:val="006A5F43"/>
    <w:rsid w:val="006A6A51"/>
    <w:rsid w:val="006B140C"/>
    <w:rsid w:val="006B7677"/>
    <w:rsid w:val="006C212C"/>
    <w:rsid w:val="006C3BCB"/>
    <w:rsid w:val="006D1093"/>
    <w:rsid w:val="006E2C99"/>
    <w:rsid w:val="006E6D2A"/>
    <w:rsid w:val="006F5052"/>
    <w:rsid w:val="00700F45"/>
    <w:rsid w:val="00723527"/>
    <w:rsid w:val="0073327A"/>
    <w:rsid w:val="00736EB3"/>
    <w:rsid w:val="00737C4C"/>
    <w:rsid w:val="00741E45"/>
    <w:rsid w:val="00743845"/>
    <w:rsid w:val="00762777"/>
    <w:rsid w:val="007747B2"/>
    <w:rsid w:val="007B4A45"/>
    <w:rsid w:val="007E24FC"/>
    <w:rsid w:val="007F1C06"/>
    <w:rsid w:val="007F4499"/>
    <w:rsid w:val="0080698C"/>
    <w:rsid w:val="00814AFB"/>
    <w:rsid w:val="00821651"/>
    <w:rsid w:val="00861B15"/>
    <w:rsid w:val="008740E2"/>
    <w:rsid w:val="00883245"/>
    <w:rsid w:val="00893AAB"/>
    <w:rsid w:val="008A350C"/>
    <w:rsid w:val="008F33D1"/>
    <w:rsid w:val="008F63F4"/>
    <w:rsid w:val="00914696"/>
    <w:rsid w:val="00917BEB"/>
    <w:rsid w:val="00922E9F"/>
    <w:rsid w:val="00930974"/>
    <w:rsid w:val="00973109"/>
    <w:rsid w:val="009A2574"/>
    <w:rsid w:val="009B6A84"/>
    <w:rsid w:val="009F1D2E"/>
    <w:rsid w:val="00A10455"/>
    <w:rsid w:val="00A174FE"/>
    <w:rsid w:val="00A310CF"/>
    <w:rsid w:val="00A40158"/>
    <w:rsid w:val="00A57216"/>
    <w:rsid w:val="00A57F44"/>
    <w:rsid w:val="00A6523E"/>
    <w:rsid w:val="00A76D64"/>
    <w:rsid w:val="00A85F48"/>
    <w:rsid w:val="00A9494B"/>
    <w:rsid w:val="00AA4972"/>
    <w:rsid w:val="00AC7753"/>
    <w:rsid w:val="00AD5C36"/>
    <w:rsid w:val="00AE4095"/>
    <w:rsid w:val="00B00C50"/>
    <w:rsid w:val="00B15E85"/>
    <w:rsid w:val="00B21928"/>
    <w:rsid w:val="00B31AF4"/>
    <w:rsid w:val="00B35276"/>
    <w:rsid w:val="00B70164"/>
    <w:rsid w:val="00B92EED"/>
    <w:rsid w:val="00B9514E"/>
    <w:rsid w:val="00BA46CC"/>
    <w:rsid w:val="00BB58D3"/>
    <w:rsid w:val="00BC627E"/>
    <w:rsid w:val="00BC6439"/>
    <w:rsid w:val="00BD64DC"/>
    <w:rsid w:val="00BE1323"/>
    <w:rsid w:val="00BF1A9A"/>
    <w:rsid w:val="00C10491"/>
    <w:rsid w:val="00C13250"/>
    <w:rsid w:val="00C144DE"/>
    <w:rsid w:val="00C34C9B"/>
    <w:rsid w:val="00C42D26"/>
    <w:rsid w:val="00C430F7"/>
    <w:rsid w:val="00C543E8"/>
    <w:rsid w:val="00C646D1"/>
    <w:rsid w:val="00C70E90"/>
    <w:rsid w:val="00C84BB9"/>
    <w:rsid w:val="00C84E69"/>
    <w:rsid w:val="00C96F04"/>
    <w:rsid w:val="00CA0ED9"/>
    <w:rsid w:val="00CA2E3F"/>
    <w:rsid w:val="00CA360D"/>
    <w:rsid w:val="00CA776F"/>
    <w:rsid w:val="00CB1D52"/>
    <w:rsid w:val="00CC1DD4"/>
    <w:rsid w:val="00CD7601"/>
    <w:rsid w:val="00CF490C"/>
    <w:rsid w:val="00CF5974"/>
    <w:rsid w:val="00D12027"/>
    <w:rsid w:val="00D17B23"/>
    <w:rsid w:val="00D22412"/>
    <w:rsid w:val="00D51C3D"/>
    <w:rsid w:val="00D600D6"/>
    <w:rsid w:val="00D625E3"/>
    <w:rsid w:val="00D93AC6"/>
    <w:rsid w:val="00DA542D"/>
    <w:rsid w:val="00DB099A"/>
    <w:rsid w:val="00DD5FE1"/>
    <w:rsid w:val="00DE0436"/>
    <w:rsid w:val="00E03834"/>
    <w:rsid w:val="00E35D1E"/>
    <w:rsid w:val="00E46CF6"/>
    <w:rsid w:val="00E6204E"/>
    <w:rsid w:val="00E65857"/>
    <w:rsid w:val="00E87E4F"/>
    <w:rsid w:val="00EB2B2B"/>
    <w:rsid w:val="00EB7006"/>
    <w:rsid w:val="00EC1FA3"/>
    <w:rsid w:val="00ED7082"/>
    <w:rsid w:val="00ED7BCB"/>
    <w:rsid w:val="00EE0A0B"/>
    <w:rsid w:val="00EE428B"/>
    <w:rsid w:val="00EF08A6"/>
    <w:rsid w:val="00F00E26"/>
    <w:rsid w:val="00F03722"/>
    <w:rsid w:val="00F04A33"/>
    <w:rsid w:val="00F06276"/>
    <w:rsid w:val="00F0695B"/>
    <w:rsid w:val="00F26C69"/>
    <w:rsid w:val="00F348C9"/>
    <w:rsid w:val="00F43DBB"/>
    <w:rsid w:val="00F53458"/>
    <w:rsid w:val="00F7206B"/>
    <w:rsid w:val="00F72762"/>
    <w:rsid w:val="00F9105C"/>
    <w:rsid w:val="00F942A3"/>
    <w:rsid w:val="00FB6760"/>
    <w:rsid w:val="00FC29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7006"/>
    <w:rPr>
      <w:rFonts w:ascii="Times New Roman" w:eastAsia="Times New Roman" w:hAnsi="Times New Roman"/>
      <w:sz w:val="28"/>
      <w:szCs w:val="28"/>
      <w:lang w:val="ro-RO"/>
    </w:rPr>
  </w:style>
  <w:style w:type="paragraph" w:styleId="Heading2">
    <w:name w:val="heading 2"/>
    <w:basedOn w:val="Normal"/>
    <w:next w:val="Normal"/>
    <w:link w:val="Heading2Char"/>
    <w:uiPriority w:val="99"/>
    <w:qFormat/>
    <w:rsid w:val="00EB7006"/>
    <w:pPr>
      <w:keepNext/>
      <w:jc w:val="center"/>
      <w:outlineLvl w:val="1"/>
    </w:pPr>
    <w:rPr>
      <w:b/>
      <w:bCs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EB7006"/>
    <w:rPr>
      <w:rFonts w:ascii="Times New Roman" w:hAnsi="Times New Roman" w:cs="Times New Roman"/>
      <w:b/>
      <w:bCs/>
      <w:sz w:val="20"/>
      <w:szCs w:val="20"/>
      <w:lang w:val="ro-RO" w:eastAsia="ru-RU"/>
    </w:rPr>
  </w:style>
  <w:style w:type="paragraph" w:styleId="Header">
    <w:name w:val="header"/>
    <w:basedOn w:val="Normal"/>
    <w:link w:val="Head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styleId="Footer">
    <w:name w:val="footer"/>
    <w:basedOn w:val="Normal"/>
    <w:link w:val="FooterChar"/>
    <w:uiPriority w:val="99"/>
    <w:semiHidden/>
    <w:rsid w:val="005D057A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D057A"/>
    <w:rPr>
      <w:rFonts w:ascii="Times New Roman" w:hAnsi="Times New Roman" w:cs="Times New Roman"/>
      <w:sz w:val="28"/>
      <w:szCs w:val="28"/>
      <w:lang w:val="ro-RO" w:eastAsia="ru-RU"/>
    </w:rPr>
  </w:style>
  <w:style w:type="paragraph" w:customStyle="1" w:styleId="1">
    <w:name w:val="Абзац списка1"/>
    <w:basedOn w:val="Normal"/>
    <w:uiPriority w:val="99"/>
    <w:rsid w:val="00EF08A6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18029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9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191</Words>
  <Characters>1091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ocalinina</dc:creator>
  <cp:keywords/>
  <dc:description/>
  <cp:lastModifiedBy>alefter</cp:lastModifiedBy>
  <cp:revision>3</cp:revision>
  <cp:lastPrinted>2017-12-15T06:32:00Z</cp:lastPrinted>
  <dcterms:created xsi:type="dcterms:W3CDTF">2017-12-12T08:11:00Z</dcterms:created>
  <dcterms:modified xsi:type="dcterms:W3CDTF">2017-12-15T06:32:00Z</dcterms:modified>
</cp:coreProperties>
</file>